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F4203" w14:textId="77777777" w:rsidR="005F2CA6" w:rsidRPr="004E7E1B" w:rsidRDefault="005F2CA6" w:rsidP="005F2CA6">
      <w:pPr>
        <w:rPr>
          <w:sz w:val="22"/>
          <w:szCs w:val="22"/>
        </w:rPr>
      </w:pPr>
    </w:p>
    <w:p w14:paraId="2494428C" w14:textId="22FF9BD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MEMO TO: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Right_of_Way_Unit_Manager </w:instrText>
      </w:r>
      <w:r w:rsidR="00D3491B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«Right_of_Way_Unit_Manager»</w:t>
      </w:r>
      <w:r w:rsidR="00D3491B">
        <w:rPr>
          <w:sz w:val="22"/>
          <w:szCs w:val="22"/>
        </w:rPr>
        <w:fldChar w:fldCharType="end"/>
      </w:r>
    </w:p>
    <w:p w14:paraId="66C9C1BC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651A3112" w14:textId="77777777" w:rsidR="005F2CA6" w:rsidRPr="00C363A6" w:rsidRDefault="005F2CA6" w:rsidP="005F2CA6">
      <w:pPr>
        <w:rPr>
          <w:sz w:val="22"/>
          <w:szCs w:val="22"/>
        </w:rPr>
      </w:pPr>
    </w:p>
    <w:p w14:paraId="38D96F55" w14:textId="7E13B0D4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ATTN: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2E68FC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Account_Payables </w:instrText>
      </w:r>
      <w:r w:rsidR="00D3491B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«Account_Payables»</w:t>
      </w:r>
      <w:r w:rsidR="00D3491B">
        <w:rPr>
          <w:sz w:val="22"/>
          <w:szCs w:val="22"/>
        </w:rPr>
        <w:fldChar w:fldCharType="end"/>
      </w:r>
    </w:p>
    <w:p w14:paraId="0890EA05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>Right of Way Administration</w:t>
      </w:r>
    </w:p>
    <w:p w14:paraId="3A6E8900" w14:textId="77777777" w:rsidR="005F2CA6" w:rsidRPr="00C363A6" w:rsidRDefault="005F2CA6" w:rsidP="005F2CA6">
      <w:pPr>
        <w:rPr>
          <w:sz w:val="22"/>
          <w:szCs w:val="22"/>
        </w:rPr>
      </w:pPr>
    </w:p>
    <w:p w14:paraId="0772CD02" w14:textId="526B7A19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FROM: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339B">
        <w:rPr>
          <w:sz w:val="22"/>
          <w:szCs w:val="22"/>
        </w:rPr>
        <w:t>Roadway Design Lead</w:t>
      </w:r>
    </w:p>
    <w:p w14:paraId="5A2F8364" w14:textId="77777777" w:rsidR="005F2CA6" w:rsidRPr="00C363A6" w:rsidRDefault="005F2CA6" w:rsidP="005F2CA6">
      <w:pPr>
        <w:rPr>
          <w:sz w:val="22"/>
          <w:szCs w:val="22"/>
        </w:rPr>
      </w:pPr>
    </w:p>
    <w:p w14:paraId="6BD07FF9" w14:textId="139FBEB8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DATE: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643C71">
        <w:rPr>
          <w:sz w:val="22"/>
          <w:szCs w:val="22"/>
        </w:rPr>
        <w:fldChar w:fldCharType="begin"/>
      </w:r>
      <w:r w:rsidR="00643C71">
        <w:rPr>
          <w:sz w:val="22"/>
          <w:szCs w:val="22"/>
        </w:rPr>
        <w:instrText xml:space="preserve"> DATE  \@ "MMMM d, yyyy"  \* MERGEFORMAT </w:instrText>
      </w:r>
      <w:r w:rsidR="00643C71">
        <w:rPr>
          <w:sz w:val="22"/>
          <w:szCs w:val="22"/>
        </w:rPr>
        <w:fldChar w:fldCharType="separate"/>
      </w:r>
      <w:r w:rsidR="007235F1">
        <w:rPr>
          <w:noProof/>
          <w:sz w:val="22"/>
          <w:szCs w:val="22"/>
        </w:rPr>
        <w:t>January 3, 2025</w:t>
      </w:r>
      <w:r w:rsidR="00643C71">
        <w:rPr>
          <w:sz w:val="22"/>
          <w:szCs w:val="22"/>
        </w:rPr>
        <w:fldChar w:fldCharType="end"/>
      </w:r>
    </w:p>
    <w:p w14:paraId="38CA5BD5" w14:textId="77777777" w:rsidR="005F2CA6" w:rsidRPr="00C363A6" w:rsidRDefault="005F2CA6" w:rsidP="005F2CA6">
      <w:pPr>
        <w:rPr>
          <w:sz w:val="22"/>
          <w:szCs w:val="22"/>
        </w:rPr>
      </w:pPr>
    </w:p>
    <w:p w14:paraId="4631D544" w14:textId="65B8C9A3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SUBJECT: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Project </w:t>
      </w:r>
      <w:r w:rsidR="00BB0004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0" w:name="Text3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WBS</w:t>
      </w:r>
      <w:r w:rsidR="00BB0004">
        <w:rPr>
          <w:sz w:val="22"/>
          <w:szCs w:val="22"/>
        </w:rPr>
        <w:fldChar w:fldCharType="end"/>
      </w:r>
      <w:bookmarkEnd w:id="0"/>
      <w:r w:rsidRPr="00C363A6">
        <w:rPr>
          <w:sz w:val="22"/>
          <w:szCs w:val="22"/>
        </w:rPr>
        <w:t xml:space="preserve"> (</w:t>
      </w:r>
      <w:r w:rsidR="00BB0004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1" w:name="Text4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TIP</w:t>
      </w:r>
      <w:r w:rsidR="00BB0004">
        <w:rPr>
          <w:sz w:val="22"/>
          <w:szCs w:val="22"/>
        </w:rPr>
        <w:fldChar w:fldCharType="end"/>
      </w:r>
      <w:bookmarkEnd w:id="1"/>
      <w:r w:rsidRPr="00C363A6">
        <w:rPr>
          <w:sz w:val="22"/>
          <w:szCs w:val="22"/>
        </w:rPr>
        <w:t xml:space="preserve">) </w:t>
      </w:r>
      <w:r w:rsidRPr="00C363A6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2"/>
      <w:r w:rsidRPr="00C363A6">
        <w:rPr>
          <w:sz w:val="22"/>
          <w:szCs w:val="22"/>
        </w:rPr>
        <w:t xml:space="preserve"> County</w:t>
      </w:r>
    </w:p>
    <w:p w14:paraId="00CF7836" w14:textId="4497785A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F. A. Project </w:t>
      </w:r>
      <w:r w:rsidRPr="00C363A6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3"/>
    </w:p>
    <w:p w14:paraId="32434F50" w14:textId="47501D3C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BB0004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4" w:name="Text7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Project Description</w:t>
      </w:r>
      <w:r w:rsidR="00BB0004">
        <w:rPr>
          <w:sz w:val="22"/>
          <w:szCs w:val="22"/>
        </w:rPr>
        <w:fldChar w:fldCharType="end"/>
      </w:r>
      <w:bookmarkEnd w:id="4"/>
    </w:p>
    <w:p w14:paraId="5B468388" w14:textId="77777777" w:rsidR="005F2CA6" w:rsidRPr="00C363A6" w:rsidRDefault="005F2CA6" w:rsidP="005F2CA6">
      <w:pPr>
        <w:rPr>
          <w:sz w:val="22"/>
          <w:szCs w:val="22"/>
        </w:rPr>
      </w:pPr>
    </w:p>
    <w:p w14:paraId="3B30EB16" w14:textId="77777777" w:rsidR="005F2CA6" w:rsidRPr="00C363A6" w:rsidRDefault="005F2CA6" w:rsidP="005F2CA6">
      <w:pPr>
        <w:jc w:val="center"/>
        <w:rPr>
          <w:b/>
          <w:sz w:val="22"/>
          <w:szCs w:val="22"/>
          <w:u w:val="single"/>
        </w:rPr>
      </w:pPr>
      <w:r w:rsidRPr="00C363A6">
        <w:rPr>
          <w:b/>
          <w:sz w:val="22"/>
          <w:szCs w:val="22"/>
          <w:u w:val="single"/>
        </w:rPr>
        <w:t>Right of Way Revisions</w:t>
      </w:r>
    </w:p>
    <w:p w14:paraId="5EB771B9" w14:textId="77777777" w:rsidR="005F2CA6" w:rsidRPr="00C363A6" w:rsidRDefault="005F2CA6" w:rsidP="005F2CA6">
      <w:pPr>
        <w:rPr>
          <w:sz w:val="22"/>
          <w:szCs w:val="22"/>
        </w:rPr>
      </w:pPr>
    </w:p>
    <w:p w14:paraId="3E92B207" w14:textId="555A0A6B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Right-of-way revisions have been made to the plans in accordance with an electronic submittal from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Asst_State_RW_Negotiator </w:instrText>
      </w:r>
      <w:r w:rsidR="00F40143" w:rsidRPr="00F40143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«Asst_State_RW_Negotiator»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or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Area_Utility_Manager </w:instrText>
      </w:r>
      <w:r w:rsidR="00F40143" w:rsidRPr="00F40143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«Area_Utility_Manager»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on </w:t>
      </w:r>
      <w:r w:rsidRPr="00C363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date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1CC49EFF" w14:textId="77777777" w:rsidR="005F2CA6" w:rsidRDefault="005F2CA6" w:rsidP="004A29D9">
      <w:pPr>
        <w:jc w:val="both"/>
        <w:rPr>
          <w:sz w:val="22"/>
          <w:szCs w:val="22"/>
        </w:rPr>
      </w:pPr>
    </w:p>
    <w:p w14:paraId="3E14580E" w14:textId="55FD7627" w:rsidR="005F2CA6" w:rsidRPr="00380F9B" w:rsidRDefault="00BA5D19" w:rsidP="004A29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5F2CA6" w:rsidRPr="00380F9B">
        <w:rPr>
          <w:sz w:val="22"/>
          <w:szCs w:val="22"/>
        </w:rPr>
        <w:t>PDF</w:t>
      </w:r>
      <w:r w:rsidR="005F2CA6">
        <w:rPr>
          <w:sz w:val="22"/>
          <w:szCs w:val="22"/>
        </w:rPr>
        <w:t xml:space="preserve">s and a ZIP file with the corresponding </w:t>
      </w:r>
      <w:r w:rsidR="00C11B9F">
        <w:rPr>
          <w:sz w:val="22"/>
          <w:szCs w:val="22"/>
        </w:rPr>
        <w:t>MicroStation</w:t>
      </w:r>
      <w:r w:rsidR="005F2CA6">
        <w:rPr>
          <w:sz w:val="22"/>
          <w:szCs w:val="22"/>
        </w:rPr>
        <w:t xml:space="preserve"> design files </w:t>
      </w:r>
      <w:r w:rsidR="005F2CA6" w:rsidRPr="00380F9B">
        <w:rPr>
          <w:sz w:val="22"/>
          <w:szCs w:val="22"/>
        </w:rPr>
        <w:t xml:space="preserve">are </w:t>
      </w:r>
      <w:r w:rsidR="005F2CA6">
        <w:rPr>
          <w:sz w:val="22"/>
          <w:szCs w:val="22"/>
        </w:rPr>
        <w:t>available on SharePoint in the following location</w:t>
      </w:r>
      <w:r w:rsidR="005F2CA6" w:rsidRPr="00380F9B">
        <w:rPr>
          <w:sz w:val="22"/>
          <w:szCs w:val="22"/>
        </w:rPr>
        <w:t>:</w:t>
      </w:r>
    </w:p>
    <w:p w14:paraId="2D82EC80" w14:textId="32F53864" w:rsidR="005F2CA6" w:rsidRPr="00571438" w:rsidRDefault="005F2CA6" w:rsidP="004A29D9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2B7B50F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2CA9A9A9" w14:textId="6A1D0191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These revisions consist of </w:t>
      </w:r>
      <w:r w:rsidRPr="00C363A6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5"/>
      <w:r w:rsidRPr="00C363A6">
        <w:rPr>
          <w:sz w:val="22"/>
          <w:szCs w:val="22"/>
        </w:rPr>
        <w:t>.</w:t>
      </w:r>
    </w:p>
    <w:p w14:paraId="03DE8E7E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6E8EFB73" w14:textId="19848CCE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>If you have any questions, please contact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me at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(919) 707-</w:t>
      </w:r>
      <w:r w:rsidRPr="00C363A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7E514CA1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0FF5C563" w14:textId="2117D26A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6"/>
      <w:r w:rsidRPr="00C363A6">
        <w:rPr>
          <w:sz w:val="22"/>
          <w:szCs w:val="22"/>
        </w:rPr>
        <w:t>/</w:t>
      </w:r>
      <w:r w:rsidRPr="00C363A6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="006B6828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7"/>
    </w:p>
    <w:p w14:paraId="62A2150B" w14:textId="77777777" w:rsidR="005F2CA6" w:rsidRPr="00C363A6" w:rsidRDefault="005F2CA6" w:rsidP="005F2CA6">
      <w:pPr>
        <w:rPr>
          <w:sz w:val="22"/>
          <w:szCs w:val="22"/>
        </w:rPr>
      </w:pPr>
    </w:p>
    <w:p w14:paraId="7F0E3C08" w14:textId="77777777" w:rsidR="005F2CA6" w:rsidRPr="00C363A6" w:rsidRDefault="005F2CA6" w:rsidP="005F2CA6">
      <w:pPr>
        <w:rPr>
          <w:sz w:val="22"/>
          <w:szCs w:val="22"/>
        </w:rPr>
      </w:pPr>
    </w:p>
    <w:p w14:paraId="6021F478" w14:textId="77777777" w:rsidR="00FA4284" w:rsidRDefault="005F2CA6" w:rsidP="005F2CA6">
      <w:pPr>
        <w:rPr>
          <w:sz w:val="22"/>
          <w:szCs w:val="22"/>
        </w:rPr>
      </w:pPr>
      <w:proofErr w:type="spellStart"/>
      <w:r w:rsidRPr="00C363A6">
        <w:rPr>
          <w:sz w:val="22"/>
          <w:szCs w:val="22"/>
        </w:rPr>
        <w:t>ec</w:t>
      </w:r>
      <w:proofErr w:type="spellEnd"/>
      <w:r w:rsidRPr="00C363A6">
        <w:rPr>
          <w:sz w:val="22"/>
          <w:szCs w:val="22"/>
        </w:rPr>
        <w:t>:</w:t>
      </w:r>
      <w:r w:rsidR="00681508">
        <w:rPr>
          <w:sz w:val="22"/>
          <w:szCs w:val="22"/>
        </w:rPr>
        <w:tab/>
      </w:r>
    </w:p>
    <w:p w14:paraId="210FF783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C58B5" w14:paraId="17CC51E4" w14:textId="77777777" w:rsidTr="00F81ADD">
        <w:tc>
          <w:tcPr>
            <w:tcW w:w="3240" w:type="dxa"/>
          </w:tcPr>
          <w:bookmarkStart w:id="8" w:name="_Hlk88068229"/>
          <w:p w14:paraId="73BEA337" w14:textId="1662BDD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388739B" w14:textId="7A5E2B56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4C8009C" w14:textId="4A352095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78143C7" w14:textId="77777777" w:rsidTr="00F81ADD">
        <w:tc>
          <w:tcPr>
            <w:tcW w:w="3240" w:type="dxa"/>
          </w:tcPr>
          <w:p w14:paraId="146E5CEA" w14:textId="072C3772" w:rsidR="008C58B5" w:rsidRPr="00D609D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8EF429D" w14:textId="64166EE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DDB776C" w14:textId="4F869F85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1C9D29BC" w14:textId="77777777" w:rsidTr="00F81ADD">
        <w:tc>
          <w:tcPr>
            <w:tcW w:w="3240" w:type="dxa"/>
          </w:tcPr>
          <w:p w14:paraId="2511DF18" w14:textId="3AE93A4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9A85F3B" w14:textId="667B7628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5A272A" w14:textId="65981A98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6DEE052E" w14:textId="77777777" w:rsidTr="00F81ADD">
        <w:tc>
          <w:tcPr>
            <w:tcW w:w="3240" w:type="dxa"/>
          </w:tcPr>
          <w:p w14:paraId="5456E2F8" w14:textId="378BD57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44E1D7C" w14:textId="4F4A51B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CDEC45" w14:textId="5DA98DC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B017771" w14:textId="77777777" w:rsidTr="00F81ADD">
        <w:tc>
          <w:tcPr>
            <w:tcW w:w="3240" w:type="dxa"/>
          </w:tcPr>
          <w:p w14:paraId="5F49A80D" w14:textId="400A8179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C0DBC2" w14:textId="3B746A7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CBB5D92" w14:textId="7090C34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10F7B903" w14:textId="77777777" w:rsidTr="00F81ADD">
        <w:tc>
          <w:tcPr>
            <w:tcW w:w="3240" w:type="dxa"/>
          </w:tcPr>
          <w:p w14:paraId="724FF5E0" w14:textId="6A2A07F3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988BB0" w14:textId="35B6731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339568" w14:textId="08A26C8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8C58B5" w14:paraId="518F0C9F" w14:textId="77777777" w:rsidTr="00F81ADD">
        <w:tc>
          <w:tcPr>
            <w:tcW w:w="3240" w:type="dxa"/>
          </w:tcPr>
          <w:p w14:paraId="0A815B45" w14:textId="6797D3E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971BDE" w14:textId="296721DC" w:rsidR="008C58B5" w:rsidRDefault="005548DE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6B6828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314D72A" w14:textId="2CE034AA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358397EA" w14:textId="77777777" w:rsidTr="00F81ADD">
        <w:tc>
          <w:tcPr>
            <w:tcW w:w="3240" w:type="dxa"/>
          </w:tcPr>
          <w:p w14:paraId="77E4099A" w14:textId="6B5C43D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25141A0" w14:textId="2DB455C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24F412A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8C58B5" w14:paraId="5F8664E5" w14:textId="77777777" w:rsidTr="00F81ADD">
        <w:tc>
          <w:tcPr>
            <w:tcW w:w="3240" w:type="dxa"/>
          </w:tcPr>
          <w:p w14:paraId="1467CA91" w14:textId="1F79E71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CD2D159" w14:textId="067119C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B637C5" w14:textId="3931257C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0FA60D78" w14:textId="77777777" w:rsidTr="00F81ADD">
        <w:tc>
          <w:tcPr>
            <w:tcW w:w="3240" w:type="dxa"/>
          </w:tcPr>
          <w:p w14:paraId="41D9876C" w14:textId="578C30A1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12D1918" w14:textId="2451D17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6B6828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A2885E9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8C58B5" w14:paraId="01DC7832" w14:textId="77777777" w:rsidTr="00F81ADD">
        <w:tc>
          <w:tcPr>
            <w:tcW w:w="3240" w:type="dxa"/>
          </w:tcPr>
          <w:p w14:paraId="705F758E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192DB4EF" w14:textId="77777777" w:rsidR="008C58B5" w:rsidRDefault="008C58B5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0983017B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8C58B5" w14:paraId="4925AB25" w14:textId="77777777" w:rsidTr="00F81ADD">
        <w:tc>
          <w:tcPr>
            <w:tcW w:w="3240" w:type="dxa"/>
          </w:tcPr>
          <w:p w14:paraId="01FBC599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2D8313D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AE5B38B" w14:textId="77777777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4F077788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p w14:paraId="05B552C1" w14:textId="7C972F88" w:rsidR="00C11B9F" w:rsidRPr="002B7B9B" w:rsidRDefault="00CA3B91" w:rsidP="00C11B9F">
      <w:pPr>
        <w:tabs>
          <w:tab w:val="left" w:pos="720"/>
          <w:tab w:val="left" w:pos="1890"/>
          <w:tab w:val="left" w:pos="4680"/>
          <w:tab w:val="left" w:pos="648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Brad Hibbs, PE </w:t>
      </w:r>
      <w:r w:rsidR="00C11B9F" w:rsidRPr="002B7B9B">
        <w:rPr>
          <w:color w:val="FF0000"/>
          <w:sz w:val="22"/>
          <w:szCs w:val="22"/>
        </w:rPr>
        <w:t>(if FHWA oversight)</w:t>
      </w:r>
      <w:r w:rsidR="00C11B9F" w:rsidRPr="002B7B9B">
        <w:rPr>
          <w:sz w:val="22"/>
          <w:szCs w:val="22"/>
        </w:rPr>
        <w:fldChar w:fldCharType="begin"/>
      </w:r>
      <w:r w:rsidR="00C11B9F" w:rsidRPr="002B7B9B">
        <w:rPr>
          <w:sz w:val="22"/>
          <w:szCs w:val="22"/>
        </w:rPr>
        <w:instrText xml:space="preserve"> FILLIN  \* MERGEFORMAT </w:instrText>
      </w:r>
      <w:r w:rsidR="00C11B9F" w:rsidRPr="002B7B9B">
        <w:rPr>
          <w:sz w:val="22"/>
          <w:szCs w:val="22"/>
        </w:rPr>
        <w:fldChar w:fldCharType="end"/>
      </w:r>
      <w:proofErr w:type="gramStart"/>
      <w:r>
        <w:rPr>
          <w:sz w:val="22"/>
          <w:szCs w:val="22"/>
        </w:rPr>
        <w:tab/>
        <w:t xml:space="preserve">  </w:t>
      </w:r>
      <w:r w:rsidR="00C11B9F" w:rsidRPr="002B7B9B">
        <w:rPr>
          <w:sz w:val="22"/>
          <w:szCs w:val="22"/>
        </w:rPr>
        <w:t>Clarence</w:t>
      </w:r>
      <w:proofErr w:type="gramEnd"/>
      <w:r w:rsidR="00C11B9F" w:rsidRPr="002B7B9B">
        <w:rPr>
          <w:sz w:val="22"/>
          <w:szCs w:val="22"/>
        </w:rPr>
        <w:t xml:space="preserve"> Coleman, PE </w:t>
      </w:r>
      <w:r w:rsidR="00C11B9F" w:rsidRPr="002B7B9B">
        <w:rPr>
          <w:color w:val="FF0000"/>
          <w:sz w:val="22"/>
          <w:szCs w:val="22"/>
        </w:rPr>
        <w:t>(if FHWA oversight)</w:t>
      </w:r>
    </w:p>
    <w:p w14:paraId="18346E89" w14:textId="372197A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James B. Harris, PE </w:t>
      </w:r>
      <w:r w:rsidR="00C11B9F" w:rsidRPr="002B7B9B">
        <w:rPr>
          <w:color w:val="FF0000"/>
          <w:sz w:val="22"/>
          <w:szCs w:val="22"/>
        </w:rPr>
        <w:t xml:space="preserve">(if </w:t>
      </w:r>
      <w:proofErr w:type="gramStart"/>
      <w:r w:rsidR="00C11B9F" w:rsidRPr="002B7B9B">
        <w:rPr>
          <w:color w:val="FF0000"/>
          <w:sz w:val="22"/>
          <w:szCs w:val="22"/>
        </w:rPr>
        <w:t xml:space="preserve">applicable)   </w:t>
      </w:r>
      <w:proofErr w:type="gramEnd"/>
      <w:r w:rsidR="00C11B9F" w:rsidRPr="002B7B9B">
        <w:rPr>
          <w:color w:val="FF0000"/>
          <w:sz w:val="22"/>
          <w:szCs w:val="22"/>
        </w:rPr>
        <w:t xml:space="preserve">             </w:t>
      </w:r>
      <w:r>
        <w:rPr>
          <w:color w:val="FF0000"/>
          <w:sz w:val="22"/>
          <w:szCs w:val="22"/>
        </w:rPr>
        <w:t xml:space="preserve">             </w:t>
      </w:r>
      <w:r w:rsidR="00C11B9F" w:rsidRPr="002B7B9B">
        <w:rPr>
          <w:sz w:val="22"/>
          <w:szCs w:val="22"/>
        </w:rPr>
        <w:t xml:space="preserve">Meredith </w:t>
      </w:r>
      <w:proofErr w:type="spellStart"/>
      <w:r w:rsidR="00C11B9F" w:rsidRPr="002B7B9B">
        <w:rPr>
          <w:sz w:val="22"/>
          <w:szCs w:val="22"/>
        </w:rPr>
        <w:t>McLamb</w:t>
      </w:r>
      <w:proofErr w:type="spellEnd"/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(if applicable)</w:t>
      </w:r>
    </w:p>
    <w:p w14:paraId="31C03C38" w14:textId="70372D9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C2FC5" w:rsidRPr="006C2FC5">
        <w:rPr>
          <w:sz w:val="22"/>
          <w:szCs w:val="22"/>
        </w:rPr>
        <w:t xml:space="preserve">Nancy M. Horne, PE </w:t>
      </w:r>
      <w:r w:rsidR="00C11B9F" w:rsidRPr="002B7B9B">
        <w:rPr>
          <w:color w:val="FF0000"/>
          <w:sz w:val="22"/>
          <w:szCs w:val="22"/>
        </w:rPr>
        <w:t>(if applicable)</w:t>
      </w:r>
      <w:proofErr w:type="gramStart"/>
      <w:r w:rsidR="00C11B9F" w:rsidRPr="002B7B9B">
        <w:rPr>
          <w:sz w:val="22"/>
          <w:szCs w:val="22"/>
        </w:rPr>
        <w:tab/>
      </w:r>
      <w:r>
        <w:rPr>
          <w:sz w:val="22"/>
          <w:szCs w:val="22"/>
        </w:rPr>
        <w:t xml:space="preserve">  Michael</w:t>
      </w:r>
      <w:proofErr w:type="gramEnd"/>
      <w:r>
        <w:rPr>
          <w:sz w:val="22"/>
          <w:szCs w:val="22"/>
        </w:rPr>
        <w:t xml:space="preserve"> Turchy</w:t>
      </w:r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(delete for name/deed changes only)</w:t>
      </w:r>
      <w:r w:rsidR="00C11B9F" w:rsidRPr="002B7B9B">
        <w:rPr>
          <w:color w:val="FF0000"/>
          <w:sz w:val="22"/>
          <w:szCs w:val="22"/>
        </w:rPr>
        <w:tab/>
      </w:r>
    </w:p>
    <w:p w14:paraId="36D2F0EF" w14:textId="7D1EDF4F" w:rsidR="00C11B9F" w:rsidRDefault="00E32840" w:rsidP="00C11B9F">
      <w:pPr>
        <w:tabs>
          <w:tab w:val="left" w:pos="720"/>
          <w:tab w:val="left" w:pos="459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</w:t>
      </w:r>
      <w:hyperlink r:id="rId11" w:history="1">
        <w:r w:rsidR="00C11B9F" w:rsidRPr="002B7B9B">
          <w:rPr>
            <w:rStyle w:val="Hyperlink"/>
            <w:sz w:val="22"/>
            <w:szCs w:val="22"/>
          </w:rPr>
          <w:fldChar w:fldCharType="begin">
            <w:ffData>
              <w:name w:val=""/>
              <w:enabled/>
              <w:calcOnExit w:val="0"/>
              <w:textInput>
                <w:default w:val="NES ECAP Regional Manager"/>
              </w:textInput>
            </w:ffData>
          </w:fldChar>
        </w:r>
        <w:r w:rsidR="00C11B9F" w:rsidRPr="002B7B9B">
          <w:rPr>
            <w:rStyle w:val="Hyperlink"/>
            <w:sz w:val="22"/>
            <w:szCs w:val="22"/>
          </w:rPr>
          <w:instrText xml:space="preserve"> FORMTEXT </w:instrText>
        </w:r>
        <w:r w:rsidR="00C11B9F" w:rsidRPr="002B7B9B">
          <w:rPr>
            <w:rStyle w:val="Hyperlink"/>
            <w:sz w:val="22"/>
            <w:szCs w:val="22"/>
          </w:rPr>
        </w:r>
        <w:r w:rsidR="00C11B9F" w:rsidRPr="002B7B9B">
          <w:rPr>
            <w:rStyle w:val="Hyperlink"/>
            <w:sz w:val="22"/>
            <w:szCs w:val="22"/>
          </w:rPr>
          <w:fldChar w:fldCharType="separate"/>
        </w:r>
        <w:r w:rsidR="006B6828">
          <w:rPr>
            <w:rStyle w:val="Hyperlink"/>
            <w:noProof/>
            <w:sz w:val="22"/>
            <w:szCs w:val="22"/>
          </w:rPr>
          <w:t>NES ECAP Regional Manager</w:t>
        </w:r>
        <w:r w:rsidR="00C11B9F" w:rsidRPr="002B7B9B">
          <w:rPr>
            <w:rStyle w:val="Hyperlink"/>
            <w:sz w:val="22"/>
            <w:szCs w:val="22"/>
          </w:rPr>
          <w:fldChar w:fldCharType="end"/>
        </w:r>
      </w:hyperlink>
      <w:r w:rsidR="00C11B9F" w:rsidRPr="002B7B9B">
        <w:rPr>
          <w:color w:val="FF0000"/>
          <w:sz w:val="22"/>
          <w:szCs w:val="22"/>
        </w:rPr>
        <w:t xml:space="preserve"> (delete for name/deed changes only)</w:t>
      </w:r>
    </w:p>
    <w:p w14:paraId="2DD75F28" w14:textId="77777777" w:rsidR="00BC6307" w:rsidRPr="002B7B9B" w:rsidRDefault="00BC6307" w:rsidP="00C11B9F">
      <w:pPr>
        <w:tabs>
          <w:tab w:val="left" w:pos="720"/>
          <w:tab w:val="left" w:pos="4590"/>
        </w:tabs>
        <w:rPr>
          <w:sz w:val="22"/>
          <w:szCs w:val="22"/>
        </w:rPr>
      </w:pPr>
    </w:p>
    <w:p w14:paraId="217FEFC8" w14:textId="77777777" w:rsidR="00FA4284" w:rsidRDefault="00FA4284" w:rsidP="005F2CA6">
      <w:pPr>
        <w:rPr>
          <w:sz w:val="22"/>
          <w:szCs w:val="22"/>
        </w:rPr>
      </w:pPr>
    </w:p>
    <w:p w14:paraId="441E9037" w14:textId="77777777" w:rsidR="00742BF8" w:rsidRPr="002E68FC" w:rsidRDefault="00742BF8" w:rsidP="005F2CA6">
      <w:pPr>
        <w:rPr>
          <w:sz w:val="22"/>
          <w:szCs w:val="22"/>
        </w:rPr>
      </w:pPr>
    </w:p>
    <w:sectPr w:rsidR="00742BF8" w:rsidRPr="002E68FC" w:rsidSect="00FE672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CE3DF" w14:textId="77777777" w:rsidR="00FE6729" w:rsidRDefault="00FE6729">
      <w:r>
        <w:separator/>
      </w:r>
    </w:p>
  </w:endnote>
  <w:endnote w:type="continuationSeparator" w:id="0">
    <w:p w14:paraId="1618E344" w14:textId="77777777" w:rsidR="00FE6729" w:rsidRDefault="00FE6729">
      <w:r>
        <w:continuationSeparator/>
      </w:r>
    </w:p>
  </w:endnote>
  <w:endnote w:type="continuationNotice" w:id="1">
    <w:p w14:paraId="6D35B2B3" w14:textId="77777777" w:rsidR="00FE6729" w:rsidRDefault="00FE6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9CD3C" w14:textId="77777777" w:rsidR="007235F1" w:rsidRDefault="007235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C85C6" w14:textId="77777777" w:rsidR="007235F1" w:rsidRDefault="007235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D3491B" w:rsidRPr="00215EE1" w14:paraId="354E6E86" w14:textId="77777777" w:rsidTr="00DC41C4">
      <w:trPr>
        <w:trHeight w:val="1313"/>
      </w:trPr>
      <w:tc>
        <w:tcPr>
          <w:tcW w:w="3298" w:type="dxa"/>
        </w:tcPr>
        <w:p w14:paraId="5EF94838" w14:textId="6B612BAE" w:rsidR="00D3491B" w:rsidRPr="00215EE1" w:rsidRDefault="00D3491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43058C7C" w14:textId="3D39BF00" w:rsidR="00D3491B" w:rsidRPr="00215EE1" w:rsidRDefault="00D3491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5BA3C877" w14:textId="77777777" w:rsidR="00D3491B" w:rsidRPr="00215EE1" w:rsidRDefault="00D3491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1CF2D6BC" w14:textId="77777777" w:rsidR="00D3491B" w:rsidRPr="00215EE1" w:rsidRDefault="00D3491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FC9A2" w14:textId="77777777" w:rsidR="00FE6729" w:rsidRDefault="00FE6729">
      <w:r>
        <w:separator/>
      </w:r>
    </w:p>
  </w:footnote>
  <w:footnote w:type="continuationSeparator" w:id="0">
    <w:p w14:paraId="7F854EB7" w14:textId="77777777" w:rsidR="00FE6729" w:rsidRDefault="00FE6729">
      <w:r>
        <w:continuationSeparator/>
      </w:r>
    </w:p>
  </w:footnote>
  <w:footnote w:type="continuationNotice" w:id="1">
    <w:p w14:paraId="3629D938" w14:textId="77777777" w:rsidR="00FE6729" w:rsidRDefault="00FE67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E24BC" w14:textId="77777777" w:rsidR="007235F1" w:rsidRDefault="007235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6B4AB" w14:textId="77777777" w:rsidR="00D3491B" w:rsidRDefault="00D3491B">
    <w:pPr>
      <w:pStyle w:val="Header"/>
      <w:tabs>
        <w:tab w:val="clear" w:pos="4320"/>
        <w:tab w:val="clear" w:pos="8640"/>
      </w:tabs>
      <w:rPr>
        <w:sz w:val="6"/>
      </w:rPr>
    </w:pPr>
  </w:p>
  <w:p w14:paraId="73BDFB2E" w14:textId="77777777" w:rsidR="00D3491B" w:rsidRDefault="00D3491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D3491B" w14:paraId="12210756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A95C261" w14:textId="77777777" w:rsidR="00D3491B" w:rsidRDefault="00D3491B"/>
      </w:tc>
      <w:tc>
        <w:tcPr>
          <w:tcW w:w="3288" w:type="dxa"/>
        </w:tcPr>
        <w:p w14:paraId="6E4EF07B" w14:textId="77777777" w:rsidR="00D3491B" w:rsidRDefault="00D3491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6038F4E3" wp14:editId="0417966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56C9871" w14:textId="77777777" w:rsidR="00D3491B" w:rsidRDefault="00D3491B"/>
      </w:tc>
    </w:tr>
    <w:tr w:rsidR="00D3491B" w14:paraId="192A267D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8233161" w14:textId="77777777" w:rsidR="00D3491B" w:rsidRDefault="00D3491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D3491B" w14:paraId="5D2A1E92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13517F" w14:textId="77777777" w:rsidR="00D3491B" w:rsidRDefault="00D3491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F167A" w14:paraId="44C5B256" w14:textId="77777777" w:rsidTr="000F167A">
      <w:trPr>
        <w:jc w:val="center"/>
      </w:trPr>
      <w:tc>
        <w:tcPr>
          <w:tcW w:w="3086" w:type="dxa"/>
          <w:gridSpan w:val="2"/>
        </w:tcPr>
        <w:p w14:paraId="33E3B20A" w14:textId="6E596D97" w:rsidR="000F167A" w:rsidRDefault="007235F1" w:rsidP="000F167A">
          <w:pPr>
            <w:spacing w:before="120"/>
            <w:jc w:val="center"/>
            <w:rPr>
              <w:spacing w:val="-14"/>
              <w:sz w:val="22"/>
            </w:rPr>
          </w:pPr>
          <w:r w:rsidRPr="007235F1">
            <w:rPr>
              <w:smallCaps/>
              <w:sz w:val="22"/>
            </w:rPr>
            <w:t>Josh St</w:t>
          </w:r>
          <w:r w:rsidRPr="007235F1">
            <w:rPr>
              <w:smallCaps/>
              <w:sz w:val="22"/>
            </w:rPr>
            <w:t>ein</w:t>
          </w:r>
        </w:p>
      </w:tc>
      <w:tc>
        <w:tcPr>
          <w:tcW w:w="4586" w:type="dxa"/>
          <w:gridSpan w:val="3"/>
          <w:vMerge w:val="restart"/>
        </w:tcPr>
        <w:p w14:paraId="4131F742" w14:textId="77777777" w:rsidR="000F167A" w:rsidRDefault="000F167A" w:rsidP="000F167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548DE" w14:paraId="301B2FB3" w14:textId="77777777" w:rsidTr="005548D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072"/>
                </w:tblGrid>
                <w:tr w:rsidR="005548DE" w14:paraId="14987EFB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72071409" w14:textId="77777777" w:rsidR="005548DE" w:rsidRDefault="005548DE" w:rsidP="005548D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34E77FB6" w14:textId="02B843A0" w:rsidR="005548DE" w:rsidRDefault="005548DE" w:rsidP="005548D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E01C3E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F167A" w14:paraId="7A5D7A37" w14:textId="77777777" w:rsidTr="000F167A">
      <w:trPr>
        <w:trHeight w:val="152"/>
        <w:jc w:val="center"/>
      </w:trPr>
      <w:tc>
        <w:tcPr>
          <w:tcW w:w="3086" w:type="dxa"/>
          <w:gridSpan w:val="2"/>
        </w:tcPr>
        <w:p w14:paraId="6F576E46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082E55E4" w14:textId="77777777" w:rsidR="000F167A" w:rsidRDefault="000F167A" w:rsidP="000F167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4A1B303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F268132" w14:textId="77777777" w:rsidR="00D3491B" w:rsidRDefault="00D3491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666147">
    <w:abstractNumId w:val="17"/>
  </w:num>
  <w:num w:numId="2" w16cid:durableId="1186358365">
    <w:abstractNumId w:val="14"/>
  </w:num>
  <w:num w:numId="3" w16cid:durableId="2132434106">
    <w:abstractNumId w:val="3"/>
  </w:num>
  <w:num w:numId="4" w16cid:durableId="216936402">
    <w:abstractNumId w:val="7"/>
  </w:num>
  <w:num w:numId="5" w16cid:durableId="1314749662">
    <w:abstractNumId w:val="8"/>
  </w:num>
  <w:num w:numId="6" w16cid:durableId="1112939779">
    <w:abstractNumId w:val="12"/>
  </w:num>
  <w:num w:numId="7" w16cid:durableId="266232329">
    <w:abstractNumId w:val="16"/>
  </w:num>
  <w:num w:numId="8" w16cid:durableId="1595742450">
    <w:abstractNumId w:val="15"/>
  </w:num>
  <w:num w:numId="9" w16cid:durableId="24915863">
    <w:abstractNumId w:val="9"/>
  </w:num>
  <w:num w:numId="10" w16cid:durableId="30811472">
    <w:abstractNumId w:val="6"/>
  </w:num>
  <w:num w:numId="11" w16cid:durableId="1296787629">
    <w:abstractNumId w:val="10"/>
  </w:num>
  <w:num w:numId="12" w16cid:durableId="936326398">
    <w:abstractNumId w:val="0"/>
  </w:num>
  <w:num w:numId="13" w16cid:durableId="1618222264">
    <w:abstractNumId w:val="11"/>
  </w:num>
  <w:num w:numId="14" w16cid:durableId="1323655102">
    <w:abstractNumId w:val="13"/>
  </w:num>
  <w:num w:numId="15" w16cid:durableId="1785297810">
    <w:abstractNumId w:val="4"/>
  </w:num>
  <w:num w:numId="16" w16cid:durableId="1388144820">
    <w:abstractNumId w:val="1"/>
  </w:num>
  <w:num w:numId="17" w16cid:durableId="678234341">
    <w:abstractNumId w:val="2"/>
  </w:num>
  <w:num w:numId="18" w16cid:durableId="764347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D7"/>
    <w:rsid w:val="00007128"/>
    <w:rsid w:val="00036EF8"/>
    <w:rsid w:val="0009002D"/>
    <w:rsid w:val="00092F3B"/>
    <w:rsid w:val="000A062B"/>
    <w:rsid w:val="000B7BA8"/>
    <w:rsid w:val="000C0A72"/>
    <w:rsid w:val="000D1F47"/>
    <w:rsid w:val="000D704C"/>
    <w:rsid w:val="000F167A"/>
    <w:rsid w:val="00121981"/>
    <w:rsid w:val="001447EB"/>
    <w:rsid w:val="001525CD"/>
    <w:rsid w:val="00174A5D"/>
    <w:rsid w:val="001837B6"/>
    <w:rsid w:val="001B7D8A"/>
    <w:rsid w:val="001E2DC4"/>
    <w:rsid w:val="001E7335"/>
    <w:rsid w:val="00215EE1"/>
    <w:rsid w:val="0024115B"/>
    <w:rsid w:val="00263020"/>
    <w:rsid w:val="00263767"/>
    <w:rsid w:val="0027339B"/>
    <w:rsid w:val="002E68FC"/>
    <w:rsid w:val="002F2533"/>
    <w:rsid w:val="00350076"/>
    <w:rsid w:val="0037042B"/>
    <w:rsid w:val="00382449"/>
    <w:rsid w:val="003E7F0D"/>
    <w:rsid w:val="00403FB1"/>
    <w:rsid w:val="00444886"/>
    <w:rsid w:val="00445B30"/>
    <w:rsid w:val="0045315F"/>
    <w:rsid w:val="004726A1"/>
    <w:rsid w:val="004762E5"/>
    <w:rsid w:val="00480E86"/>
    <w:rsid w:val="004A29D9"/>
    <w:rsid w:val="004F30A5"/>
    <w:rsid w:val="00505196"/>
    <w:rsid w:val="00507E8C"/>
    <w:rsid w:val="00521A31"/>
    <w:rsid w:val="005548DE"/>
    <w:rsid w:val="005622F1"/>
    <w:rsid w:val="005C561D"/>
    <w:rsid w:val="005F2CA6"/>
    <w:rsid w:val="006179FE"/>
    <w:rsid w:val="00643C71"/>
    <w:rsid w:val="006652F8"/>
    <w:rsid w:val="00672763"/>
    <w:rsid w:val="00681508"/>
    <w:rsid w:val="00681CA9"/>
    <w:rsid w:val="0068304B"/>
    <w:rsid w:val="00683A89"/>
    <w:rsid w:val="00686C44"/>
    <w:rsid w:val="00697022"/>
    <w:rsid w:val="006B6828"/>
    <w:rsid w:val="006C2FC5"/>
    <w:rsid w:val="006F660F"/>
    <w:rsid w:val="00704416"/>
    <w:rsid w:val="0071061D"/>
    <w:rsid w:val="007235F1"/>
    <w:rsid w:val="00742BF8"/>
    <w:rsid w:val="00750A82"/>
    <w:rsid w:val="007667B7"/>
    <w:rsid w:val="007814DA"/>
    <w:rsid w:val="007D324E"/>
    <w:rsid w:val="007E5C41"/>
    <w:rsid w:val="0083303C"/>
    <w:rsid w:val="00846285"/>
    <w:rsid w:val="00856E46"/>
    <w:rsid w:val="008725FC"/>
    <w:rsid w:val="008854D5"/>
    <w:rsid w:val="008C0108"/>
    <w:rsid w:val="008C58B5"/>
    <w:rsid w:val="00917D74"/>
    <w:rsid w:val="00922228"/>
    <w:rsid w:val="009B331C"/>
    <w:rsid w:val="009C2E3E"/>
    <w:rsid w:val="009C35EF"/>
    <w:rsid w:val="009C3C17"/>
    <w:rsid w:val="009D670D"/>
    <w:rsid w:val="00A07850"/>
    <w:rsid w:val="00A306A7"/>
    <w:rsid w:val="00AB09BC"/>
    <w:rsid w:val="00AB7A6C"/>
    <w:rsid w:val="00AE4377"/>
    <w:rsid w:val="00AF12A2"/>
    <w:rsid w:val="00AF5506"/>
    <w:rsid w:val="00B45C0C"/>
    <w:rsid w:val="00B743A4"/>
    <w:rsid w:val="00B7493A"/>
    <w:rsid w:val="00BA5D19"/>
    <w:rsid w:val="00BB0004"/>
    <w:rsid w:val="00BB0C3A"/>
    <w:rsid w:val="00BC47DB"/>
    <w:rsid w:val="00BC6307"/>
    <w:rsid w:val="00BE528E"/>
    <w:rsid w:val="00BE69E2"/>
    <w:rsid w:val="00C11B9F"/>
    <w:rsid w:val="00C661A7"/>
    <w:rsid w:val="00CA3B91"/>
    <w:rsid w:val="00CC33B1"/>
    <w:rsid w:val="00CE41A9"/>
    <w:rsid w:val="00D229C7"/>
    <w:rsid w:val="00D3491B"/>
    <w:rsid w:val="00D643AA"/>
    <w:rsid w:val="00D70F0E"/>
    <w:rsid w:val="00D71647"/>
    <w:rsid w:val="00DC41C4"/>
    <w:rsid w:val="00DF6D3D"/>
    <w:rsid w:val="00E2406E"/>
    <w:rsid w:val="00E32840"/>
    <w:rsid w:val="00E33E65"/>
    <w:rsid w:val="00E37FAF"/>
    <w:rsid w:val="00E45769"/>
    <w:rsid w:val="00E73226"/>
    <w:rsid w:val="00E80C67"/>
    <w:rsid w:val="00E810C2"/>
    <w:rsid w:val="00E85DD1"/>
    <w:rsid w:val="00EA0508"/>
    <w:rsid w:val="00EB3A6F"/>
    <w:rsid w:val="00EB63B9"/>
    <w:rsid w:val="00ED48CD"/>
    <w:rsid w:val="00ED631D"/>
    <w:rsid w:val="00F056D7"/>
    <w:rsid w:val="00F106E7"/>
    <w:rsid w:val="00F26C36"/>
    <w:rsid w:val="00F335FC"/>
    <w:rsid w:val="00F40143"/>
    <w:rsid w:val="00F43E96"/>
    <w:rsid w:val="00F7056C"/>
    <w:rsid w:val="00FA4284"/>
    <w:rsid w:val="00FB1E7D"/>
    <w:rsid w:val="00FE6054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64CD1"/>
  <w14:defaultImageDpi w14:val="300"/>
  <w15:chartTrackingRefBased/>
  <w15:docId w15:val="{9D6B3C6C-81CD-4431-8391-BD8BFC4A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FA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15684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apps.ncdot.gov/dot/directory/authenticated/UnitPage.aspx?id=5131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Right%20of%20Way%20Re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F9AB2-922D-4CB0-9799-D8CDC0CE7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9EE23-A6D4-4829-9ED9-819C27670109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EE689D73-0A9C-45AF-AEB6-4F2CD5AD2683}"/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Revision.dotx</Template>
  <TotalTime>101</TotalTime>
  <Pages>2</Pages>
  <Words>196</Words>
  <Characters>3485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3674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14</cp:revision>
  <cp:lastPrinted>2017-01-23T22:31:00Z</cp:lastPrinted>
  <dcterms:created xsi:type="dcterms:W3CDTF">2022-06-01T12:02:00Z</dcterms:created>
  <dcterms:modified xsi:type="dcterms:W3CDTF">2025-01-03T19:39:00Z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